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4C" w:rsidRPr="00411921" w:rsidRDefault="00D13030" w:rsidP="00416FDA">
      <w:pPr>
        <w:ind w:hanging="23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41192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41192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966CA6" w:rsidRPr="00411921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C07B6" w:rsidRPr="00411921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966CA6" w:rsidRPr="0041192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0434C" w:rsidRPr="00411921">
        <w:rPr>
          <w:rFonts w:ascii="TH SarabunPSK" w:hAnsi="TH SarabunPSK" w:cs="TH SarabunPSK"/>
          <w:b/>
          <w:bCs/>
          <w:sz w:val="30"/>
          <w:szCs w:val="30"/>
        </w:rPr>
        <w:tab/>
      </w:r>
      <w:r w:rsidR="00D0434C" w:rsidRPr="00411921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  <w:r w:rsidR="00E254B3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ของสำนัก/หน่วยงาน</w:t>
      </w:r>
      <w:bookmarkStart w:id="0" w:name="_GoBack"/>
      <w:bookmarkEnd w:id="0"/>
    </w:p>
    <w:p w:rsidR="00D13030" w:rsidRPr="00411921" w:rsidRDefault="00D13030" w:rsidP="00416FDA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411921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0434C" w:rsidRPr="0041192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</w:t>
      </w:r>
      <w:r w:rsidR="004A3DD3" w:rsidRPr="00411921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่</w:t>
      </w:r>
      <w:r w:rsidR="00D0434C" w:rsidRPr="00411921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1.1 </w:t>
      </w:r>
      <w:r w:rsidR="0041192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B16D11" w:rsidRPr="00411921"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จำนวนผู้ประกอบการภายใต้โครงการจัดตั้งหน่วยบ่มเพาะวิสาหกิจในสถาบันอุดมศึกษา (</w:t>
      </w:r>
      <w:r w:rsidR="00B16D11" w:rsidRPr="00411921">
        <w:rPr>
          <w:rFonts w:ascii="TH SarabunPSK" w:hAnsi="TH SarabunPSK" w:cs="TH SarabunPSK"/>
          <w:b/>
          <w:bCs/>
          <w:sz w:val="30"/>
          <w:szCs w:val="30"/>
        </w:rPr>
        <w:t>UBI)</w:t>
      </w:r>
    </w:p>
    <w:p w:rsidR="00D13030" w:rsidRPr="00411921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11921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41192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06CB1" w:rsidRPr="00411921">
        <w:rPr>
          <w:rFonts w:ascii="TH SarabunPSK" w:hAnsi="TH SarabunPSK" w:cs="TH SarabunPSK" w:hint="cs"/>
          <w:b/>
          <w:bCs/>
          <w:sz w:val="30"/>
          <w:szCs w:val="30"/>
          <w:cs/>
        </w:rPr>
        <w:t>ราย</w:t>
      </w:r>
    </w:p>
    <w:p w:rsidR="00D13030" w:rsidRPr="00411921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41192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41192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4A18A9" w:rsidRPr="00411921"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 6.25</w:t>
      </w:r>
    </w:p>
    <w:p w:rsidR="00D13030" w:rsidRPr="00235A0D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41192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41192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41192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35A0D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B16D11" w:rsidRPr="00F332DA" w:rsidRDefault="000A6066" w:rsidP="00F332DA">
      <w:pPr>
        <w:pStyle w:val="FootnoteText"/>
        <w:jc w:val="thaiDistribute"/>
        <w:rPr>
          <w:rFonts w:ascii="TH SarabunPSK" w:hAnsi="TH SarabunPSK" w:cs="TH SarabunPSK"/>
          <w:sz w:val="30"/>
          <w:szCs w:val="30"/>
          <w:u w:val="dotted"/>
        </w:rPr>
      </w:pPr>
      <w:r w:rsidRPr="00235A0D">
        <w:rPr>
          <w:rFonts w:ascii="TH SarabunPSK" w:hAnsi="TH SarabunPSK" w:cs="TH SarabunPSK"/>
          <w:color w:val="000000"/>
          <w:sz w:val="30"/>
          <w:szCs w:val="30"/>
        </w:rPr>
        <w:tab/>
      </w:r>
      <w:r w:rsidRPr="00235A0D">
        <w:rPr>
          <w:rFonts w:ascii="TH SarabunPSK" w:hAnsi="TH SarabunPSK" w:cs="TH SarabunPSK"/>
          <w:color w:val="000000"/>
          <w:sz w:val="30"/>
          <w:szCs w:val="30"/>
        </w:rPr>
        <w:tab/>
      </w:r>
      <w:r w:rsidR="00F332DA">
        <w:rPr>
          <w:rFonts w:ascii="TH SarabunPSK" w:hAnsi="TH SarabunPSK" w:cs="TH SarabunPSK"/>
          <w:sz w:val="30"/>
          <w:szCs w:val="30"/>
          <w:u w:val="dotted"/>
        </w:rPr>
        <w:tab/>
        <w:t>-</w:t>
      </w:r>
      <w:r w:rsidR="00F332DA">
        <w:rPr>
          <w:rFonts w:ascii="TH SarabunPSK" w:hAnsi="TH SarabunPSK" w:cs="TH SarabunPSK" w:hint="cs"/>
          <w:sz w:val="30"/>
          <w:szCs w:val="30"/>
          <w:u w:val="dotted"/>
          <w:cs/>
        </w:rPr>
        <w:t xml:space="preserve"> อธิบายความหมายตัวชี้วัด โดยย่อ -</w:t>
      </w:r>
      <w:r w:rsidR="00F332DA">
        <w:rPr>
          <w:rFonts w:ascii="TH SarabunPSK" w:hAnsi="TH SarabunPSK" w:cs="TH SarabunPSK"/>
          <w:sz w:val="30"/>
          <w:szCs w:val="30"/>
          <w:u w:val="dotted"/>
        </w:rPr>
        <w:tab/>
      </w:r>
      <w:r w:rsidR="00F332DA">
        <w:rPr>
          <w:rFonts w:ascii="TH SarabunPSK" w:hAnsi="TH SarabunPSK" w:cs="TH SarabunPSK"/>
          <w:sz w:val="30"/>
          <w:szCs w:val="30"/>
          <w:u w:val="dotted"/>
        </w:rPr>
        <w:tab/>
      </w:r>
      <w:r w:rsidR="00F332DA">
        <w:rPr>
          <w:rFonts w:ascii="TH SarabunPSK" w:hAnsi="TH SarabunPSK" w:cs="TH SarabunPSK"/>
          <w:sz w:val="30"/>
          <w:szCs w:val="30"/>
          <w:u w:val="dotted"/>
        </w:rPr>
        <w:tab/>
      </w:r>
      <w:r w:rsidR="00F332DA">
        <w:rPr>
          <w:rFonts w:ascii="TH SarabunPSK" w:hAnsi="TH SarabunPSK" w:cs="TH SarabunPSK"/>
          <w:sz w:val="30"/>
          <w:szCs w:val="30"/>
          <w:u w:val="dotted"/>
        </w:rPr>
        <w:tab/>
      </w:r>
      <w:r w:rsidR="00F332DA">
        <w:rPr>
          <w:rFonts w:ascii="TH SarabunPSK" w:hAnsi="TH SarabunPSK" w:cs="TH SarabunPSK"/>
          <w:sz w:val="30"/>
          <w:szCs w:val="30"/>
          <w:u w:val="dotted"/>
        </w:rPr>
        <w:tab/>
      </w:r>
      <w:r w:rsidR="00F332DA">
        <w:rPr>
          <w:rFonts w:ascii="TH SarabunPSK" w:hAnsi="TH SarabunPSK" w:cs="TH SarabunPSK"/>
          <w:sz w:val="30"/>
          <w:szCs w:val="30"/>
          <w:u w:val="dotted"/>
        </w:rPr>
        <w:tab/>
      </w:r>
      <w:r w:rsidR="00F332DA">
        <w:rPr>
          <w:rFonts w:ascii="TH SarabunPSK" w:hAnsi="TH SarabunPSK" w:cs="TH SarabunPSK"/>
          <w:sz w:val="30"/>
          <w:szCs w:val="30"/>
          <w:u w:val="dotted"/>
        </w:rPr>
        <w:tab/>
      </w:r>
      <w:r w:rsidR="00F332DA">
        <w:rPr>
          <w:rFonts w:ascii="TH SarabunPSK" w:hAnsi="TH SarabunPSK" w:cs="TH SarabunPSK"/>
          <w:sz w:val="30"/>
          <w:szCs w:val="30"/>
          <w:u w:val="dotted"/>
        </w:rPr>
        <w:tab/>
      </w:r>
      <w:r w:rsidR="00F332DA">
        <w:rPr>
          <w:rFonts w:ascii="TH SarabunPSK" w:hAnsi="TH SarabunPSK" w:cs="TH SarabunPSK"/>
          <w:sz w:val="30"/>
          <w:szCs w:val="30"/>
          <w:u w:val="dotted"/>
        </w:rPr>
        <w:tab/>
      </w:r>
      <w:r w:rsidR="00F332DA">
        <w:rPr>
          <w:rFonts w:ascii="TH SarabunPSK" w:hAnsi="TH SarabunPSK" w:cs="TH SarabunPSK"/>
          <w:sz w:val="30"/>
          <w:szCs w:val="30"/>
          <w:u w:val="dotted"/>
        </w:rPr>
        <w:tab/>
      </w:r>
      <w:r w:rsidR="00F332DA">
        <w:rPr>
          <w:rFonts w:ascii="TH SarabunPSK" w:hAnsi="TH SarabunPSK" w:cs="TH SarabunPSK"/>
          <w:sz w:val="30"/>
          <w:szCs w:val="30"/>
          <w:u w:val="dotted"/>
        </w:rPr>
        <w:tab/>
      </w:r>
      <w:r w:rsidR="00F332DA">
        <w:rPr>
          <w:rFonts w:ascii="TH SarabunPSK" w:hAnsi="TH SarabunPSK" w:cs="TH SarabunPSK"/>
          <w:sz w:val="30"/>
          <w:szCs w:val="30"/>
          <w:u w:val="dotted"/>
        </w:rPr>
        <w:tab/>
      </w:r>
      <w:r w:rsidR="00F332DA">
        <w:rPr>
          <w:rFonts w:ascii="TH SarabunPSK" w:hAnsi="TH SarabunPSK" w:cs="TH SarabunPSK"/>
          <w:sz w:val="30"/>
          <w:szCs w:val="30"/>
          <w:u w:val="dotted"/>
        </w:rPr>
        <w:tab/>
      </w:r>
      <w:r w:rsidR="00F332DA">
        <w:rPr>
          <w:rFonts w:ascii="TH SarabunPSK" w:hAnsi="TH SarabunPSK" w:cs="TH SarabunPSK"/>
          <w:sz w:val="30"/>
          <w:szCs w:val="30"/>
          <w:u w:val="dotted"/>
        </w:rPr>
        <w:tab/>
      </w:r>
      <w:r w:rsidR="00F332DA">
        <w:rPr>
          <w:rFonts w:ascii="TH SarabunPSK" w:hAnsi="TH SarabunPSK" w:cs="TH SarabunPSK"/>
          <w:sz w:val="30"/>
          <w:szCs w:val="30"/>
          <w:u w:val="dotted"/>
        </w:rPr>
        <w:tab/>
      </w:r>
      <w:r w:rsidR="00F332DA">
        <w:rPr>
          <w:rFonts w:ascii="TH SarabunPSK" w:hAnsi="TH SarabunPSK" w:cs="TH SarabunPSK"/>
          <w:sz w:val="30"/>
          <w:szCs w:val="30"/>
          <w:u w:val="dotted"/>
        </w:rPr>
        <w:tab/>
      </w:r>
      <w:r w:rsidR="00F332DA">
        <w:rPr>
          <w:rFonts w:ascii="TH SarabunPSK" w:hAnsi="TH SarabunPSK" w:cs="TH SarabunPSK"/>
          <w:sz w:val="30"/>
          <w:szCs w:val="30"/>
          <w:u w:val="dotted"/>
        </w:rPr>
        <w:tab/>
      </w:r>
      <w:r w:rsidR="00F332DA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D778B7" w:rsidRPr="00235A0D" w:rsidRDefault="00D778B7" w:rsidP="000A6066">
      <w:pPr>
        <w:pStyle w:val="FootnoteTex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35A0D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227947" w:rsidRPr="00227947" w:rsidRDefault="00227947" w:rsidP="00227947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227947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2</w:t>
      </w:r>
      <w:r w:rsidRPr="00227947">
        <w:rPr>
          <w:rFonts w:ascii="TH SarabunPSK" w:hAnsi="TH SarabunPSK" w:cs="TH SarabunPSK" w:hint="cs"/>
          <w:color w:val="000000"/>
          <w:sz w:val="30"/>
          <w:szCs w:val="30"/>
          <w:cs/>
        </w:rPr>
        <w:t>0</w:t>
      </w:r>
      <w:r w:rsidR="00F332DA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27947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227947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Pr="00227947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E778A6" w:rsidRPr="00235A0D" w:rsidTr="00246E5F">
        <w:trPr>
          <w:trHeight w:val="454"/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35A0D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35A0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35A0D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35A0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35A0D" w:rsidTr="00246E5F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235A0D" w:rsidRDefault="00D13030" w:rsidP="00246E5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35A0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AF0142" w:rsidRDefault="00B16D11" w:rsidP="00246E5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AF0142"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  <w:r w:rsidR="00206CB1" w:rsidRPr="00AF014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ราย</w:t>
            </w:r>
          </w:p>
        </w:tc>
      </w:tr>
      <w:tr w:rsidR="00D13030" w:rsidRPr="00235A0D" w:rsidTr="00246E5F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235A0D" w:rsidRDefault="00D13030" w:rsidP="00246E5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35A0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AF0142" w:rsidRDefault="00B16D11" w:rsidP="00246E5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AF014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80</w:t>
            </w:r>
            <w:r w:rsidR="00206CB1" w:rsidRPr="00AF014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="00206CB1" w:rsidRPr="00AF014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ราย</w:t>
            </w:r>
          </w:p>
        </w:tc>
      </w:tr>
      <w:tr w:rsidR="00D13030" w:rsidRPr="00235A0D" w:rsidTr="00246E5F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235A0D" w:rsidRDefault="00D13030" w:rsidP="00246E5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35A0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AF0142" w:rsidRDefault="00B16D11" w:rsidP="00246E5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AF014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100</w:t>
            </w:r>
            <w:r w:rsidR="00206CB1" w:rsidRPr="00AF014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ราย</w:t>
            </w:r>
          </w:p>
        </w:tc>
      </w:tr>
      <w:tr w:rsidR="00D13030" w:rsidRPr="00235A0D" w:rsidTr="00246E5F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235A0D" w:rsidRDefault="00D13030" w:rsidP="00246E5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35A0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AF0142" w:rsidRDefault="00B16D11" w:rsidP="00246E5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AF014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120</w:t>
            </w:r>
            <w:r w:rsidR="00206CB1" w:rsidRPr="00AF014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ราย</w:t>
            </w:r>
          </w:p>
        </w:tc>
      </w:tr>
      <w:tr w:rsidR="00E778A6" w:rsidRPr="00235A0D" w:rsidTr="00246E5F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A6" w:rsidRPr="00235A0D" w:rsidRDefault="00E778A6" w:rsidP="00246E5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35A0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A2" w:rsidRPr="00AF0142" w:rsidRDefault="00206CB1" w:rsidP="00246E5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AF0142">
              <w:rPr>
                <w:rFonts w:ascii="TH SarabunPSK" w:hAnsi="TH SarabunPSK" w:cs="TH SarabunPSK" w:hint="cs"/>
                <w:sz w:val="30"/>
                <w:szCs w:val="30"/>
                <w:cs/>
              </w:rPr>
              <w:t>14</w:t>
            </w:r>
            <w:r w:rsidR="004A18A9" w:rsidRPr="00AF0142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Pr="00AF014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ราย</w:t>
            </w:r>
          </w:p>
        </w:tc>
      </w:tr>
    </w:tbl>
    <w:p w:rsidR="00D13030" w:rsidRPr="00235A0D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35A0D">
        <w:rPr>
          <w:rFonts w:ascii="TH SarabunPSK" w:hAnsi="TH SarabunPSK" w:cs="TH SarabunPSK" w:hint="cs"/>
          <w:sz w:val="30"/>
          <w:szCs w:val="30"/>
          <w:cs/>
        </w:rPr>
        <w:tab/>
      </w:r>
      <w:r w:rsidRPr="00235A0D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235A0D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35A0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35A0D" w:rsidTr="00326426">
        <w:tc>
          <w:tcPr>
            <w:tcW w:w="3710" w:type="dxa"/>
            <w:vMerge w:val="restart"/>
            <w:vAlign w:val="center"/>
          </w:tcPr>
          <w:p w:rsidR="00D13030" w:rsidRPr="00235A0D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35A0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35A0D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35A0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35A0D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35A0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416FDA" w:rsidRPr="00235A0D" w:rsidTr="00326426">
        <w:tc>
          <w:tcPr>
            <w:tcW w:w="3710" w:type="dxa"/>
            <w:vMerge/>
            <w:vAlign w:val="center"/>
          </w:tcPr>
          <w:p w:rsidR="00416FDA" w:rsidRPr="00235A0D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416FDA" w:rsidRPr="00235A0D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416FDA" w:rsidRPr="00235A0D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35A0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206CB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41" w:type="dxa"/>
            <w:vAlign w:val="center"/>
          </w:tcPr>
          <w:p w:rsidR="00416FDA" w:rsidRPr="00235A0D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35A0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206C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416FDA" w:rsidRPr="00235A0D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35A0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206C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416FDA" w:rsidRPr="00235A0D" w:rsidTr="00326426">
        <w:trPr>
          <w:trHeight w:val="679"/>
        </w:trPr>
        <w:tc>
          <w:tcPr>
            <w:tcW w:w="3710" w:type="dxa"/>
          </w:tcPr>
          <w:p w:rsidR="00416FDA" w:rsidRPr="00206CB1" w:rsidRDefault="00206CB1" w:rsidP="00416FDA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206CB1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จำนวนผู้ประกอบการภายใต้โครงการจัดตั้งหน่วยบ่มเพาะวิสาหกิจในสถาบันอุดมศึกษา (</w:t>
            </w:r>
            <w:r w:rsidRPr="00206CB1">
              <w:rPr>
                <w:rFonts w:ascii="TH SarabunPSK" w:hAnsi="TH SarabunPSK" w:cs="TH SarabunPSK"/>
                <w:spacing w:val="-6"/>
                <w:sz w:val="30"/>
                <w:szCs w:val="30"/>
              </w:rPr>
              <w:t>UBI)</w:t>
            </w:r>
          </w:p>
        </w:tc>
        <w:tc>
          <w:tcPr>
            <w:tcW w:w="1330" w:type="dxa"/>
          </w:tcPr>
          <w:p w:rsidR="00416FDA" w:rsidRPr="00246E5F" w:rsidRDefault="00206CB1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46E5F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</w:t>
            </w:r>
          </w:p>
        </w:tc>
        <w:tc>
          <w:tcPr>
            <w:tcW w:w="1416" w:type="dxa"/>
          </w:tcPr>
          <w:p w:rsidR="00416FDA" w:rsidRPr="00235A0D" w:rsidRDefault="00F91E5E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41" w:type="dxa"/>
          </w:tcPr>
          <w:p w:rsidR="00416FDA" w:rsidRPr="00235A0D" w:rsidRDefault="00F91E5E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:rsidR="00416FDA" w:rsidRPr="00235A0D" w:rsidRDefault="00F91E5E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</w:tbl>
    <w:p w:rsidR="00547BEF" w:rsidRPr="00235A0D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0A6066" w:rsidRPr="00235A0D" w:rsidRDefault="000A6066" w:rsidP="000A606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35A0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0A6066" w:rsidRPr="00235A0D" w:rsidTr="0044619A">
        <w:trPr>
          <w:jc w:val="center"/>
        </w:trPr>
        <w:tc>
          <w:tcPr>
            <w:tcW w:w="405" w:type="dxa"/>
          </w:tcPr>
          <w:p w:rsidR="000A6066" w:rsidRPr="00235A0D" w:rsidRDefault="000A6066" w:rsidP="0044619A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35A0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0A6066" w:rsidRPr="00235A0D" w:rsidRDefault="005300F3" w:rsidP="0044619A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</w:t>
            </w:r>
          </w:p>
        </w:tc>
      </w:tr>
      <w:tr w:rsidR="00AF0142" w:rsidRPr="00235A0D" w:rsidTr="0044619A">
        <w:trPr>
          <w:jc w:val="center"/>
        </w:trPr>
        <w:tc>
          <w:tcPr>
            <w:tcW w:w="405" w:type="dxa"/>
          </w:tcPr>
          <w:p w:rsidR="00AF0142" w:rsidRPr="00235A0D" w:rsidRDefault="00AF0142" w:rsidP="0044619A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AF0142" w:rsidRPr="00235A0D" w:rsidRDefault="005300F3" w:rsidP="0044619A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</w:t>
            </w:r>
          </w:p>
        </w:tc>
      </w:tr>
    </w:tbl>
    <w:p w:rsidR="000A6066" w:rsidRPr="00235A0D" w:rsidRDefault="000A6066" w:rsidP="000A606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0A6066" w:rsidRPr="00235A0D" w:rsidRDefault="000A6066" w:rsidP="000A6066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235A0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35A0D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AF0142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Pr="00235A0D">
        <w:rPr>
          <w:rFonts w:ascii="TH SarabunPSK" w:hAnsi="TH SarabunPSK" w:cs="TH SarabunPSK"/>
          <w:sz w:val="30"/>
          <w:szCs w:val="30"/>
          <w:cs/>
        </w:rPr>
        <w:tab/>
      </w:r>
      <w:r w:rsidRPr="00235A0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35A0D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35A0D">
        <w:rPr>
          <w:rFonts w:ascii="TH SarabunPSK" w:hAnsi="TH SarabunPSK" w:cs="TH SarabunPSK"/>
          <w:color w:val="000000"/>
          <w:sz w:val="30"/>
          <w:szCs w:val="30"/>
        </w:rPr>
        <w:tab/>
      </w:r>
      <w:r w:rsidR="00AF0142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</w:t>
      </w:r>
      <w:r w:rsidRPr="00235A0D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</w:p>
    <w:p w:rsidR="000A6066" w:rsidRPr="00235A0D" w:rsidRDefault="000A6066" w:rsidP="000A606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235A0D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35A0D">
        <w:rPr>
          <w:rFonts w:ascii="TH SarabunPSK" w:hAnsi="TH SarabunPSK" w:cs="TH SarabunPSK"/>
          <w:color w:val="000000"/>
          <w:sz w:val="30"/>
          <w:szCs w:val="30"/>
        </w:rPr>
        <w:tab/>
      </w:r>
      <w:r w:rsidRPr="00235A0D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="00AF0142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...........................................................</w:t>
      </w:r>
      <w:r w:rsidRPr="00235A0D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Pr="00235A0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35A0D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35A0D">
        <w:rPr>
          <w:rFonts w:ascii="TH SarabunPSK" w:hAnsi="TH SarabunPSK" w:cs="TH SarabunPSK"/>
          <w:color w:val="000000"/>
          <w:sz w:val="30"/>
          <w:szCs w:val="30"/>
        </w:rPr>
        <w:tab/>
      </w:r>
      <w:r w:rsidR="00AF0142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</w:t>
      </w:r>
      <w:r w:rsidRPr="00235A0D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</w:p>
    <w:p w:rsidR="00A36F71" w:rsidRPr="00235A0D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35A0D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B65" w:rsidRDefault="00013B65">
      <w:r>
        <w:separator/>
      </w:r>
    </w:p>
  </w:endnote>
  <w:endnote w:type="continuationSeparator" w:id="0">
    <w:p w:rsidR="00013B65" w:rsidRDefault="00013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B65" w:rsidRDefault="00013B65">
      <w:r>
        <w:separator/>
      </w:r>
    </w:p>
  </w:footnote>
  <w:footnote w:type="continuationSeparator" w:id="0">
    <w:p w:rsidR="00013B65" w:rsidRDefault="00013B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1526" w:rsidRPr="00F56C5D" w:rsidRDefault="001A1526" w:rsidP="008611A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6968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96829" w:rsidRPr="00554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16D1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A1526" w:rsidRPr="00F56C5D" w:rsidRDefault="001A1526" w:rsidP="008611A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6968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96829" w:rsidRPr="00554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16D1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19BC097C"/>
    <w:multiLevelType w:val="hybridMultilevel"/>
    <w:tmpl w:val="322897A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5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A6"/>
    <w:rsid w:val="000074FA"/>
    <w:rsid w:val="00007690"/>
    <w:rsid w:val="00013B65"/>
    <w:rsid w:val="00055E87"/>
    <w:rsid w:val="00060446"/>
    <w:rsid w:val="00061DAA"/>
    <w:rsid w:val="00076886"/>
    <w:rsid w:val="000903B2"/>
    <w:rsid w:val="00094BDC"/>
    <w:rsid w:val="000A6066"/>
    <w:rsid w:val="000B7D25"/>
    <w:rsid w:val="000C07B6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95C4F"/>
    <w:rsid w:val="001A1526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06CB1"/>
    <w:rsid w:val="00227947"/>
    <w:rsid w:val="00235A0D"/>
    <w:rsid w:val="00241184"/>
    <w:rsid w:val="00246E5F"/>
    <w:rsid w:val="0026702E"/>
    <w:rsid w:val="002741F9"/>
    <w:rsid w:val="0027645C"/>
    <w:rsid w:val="00296AA6"/>
    <w:rsid w:val="00296CB2"/>
    <w:rsid w:val="00297958"/>
    <w:rsid w:val="002B1B75"/>
    <w:rsid w:val="002C3150"/>
    <w:rsid w:val="002E4335"/>
    <w:rsid w:val="002F5233"/>
    <w:rsid w:val="00302AEC"/>
    <w:rsid w:val="00304585"/>
    <w:rsid w:val="00310929"/>
    <w:rsid w:val="003176C6"/>
    <w:rsid w:val="00326426"/>
    <w:rsid w:val="00332EFE"/>
    <w:rsid w:val="003442D0"/>
    <w:rsid w:val="003A0C7D"/>
    <w:rsid w:val="003B412E"/>
    <w:rsid w:val="003C1567"/>
    <w:rsid w:val="003C507F"/>
    <w:rsid w:val="003D079B"/>
    <w:rsid w:val="003F2C9C"/>
    <w:rsid w:val="003F35B6"/>
    <w:rsid w:val="0040051C"/>
    <w:rsid w:val="00411921"/>
    <w:rsid w:val="00416FDA"/>
    <w:rsid w:val="004224B5"/>
    <w:rsid w:val="004316E0"/>
    <w:rsid w:val="00437727"/>
    <w:rsid w:val="00440CE0"/>
    <w:rsid w:val="00443E4F"/>
    <w:rsid w:val="00456768"/>
    <w:rsid w:val="004611B5"/>
    <w:rsid w:val="00461845"/>
    <w:rsid w:val="00461DC3"/>
    <w:rsid w:val="00464E69"/>
    <w:rsid w:val="004744F1"/>
    <w:rsid w:val="00485CA3"/>
    <w:rsid w:val="0049385A"/>
    <w:rsid w:val="004A18A9"/>
    <w:rsid w:val="004A3DD3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300F3"/>
    <w:rsid w:val="0053610F"/>
    <w:rsid w:val="0054528C"/>
    <w:rsid w:val="00547BEF"/>
    <w:rsid w:val="00547D2B"/>
    <w:rsid w:val="005640B8"/>
    <w:rsid w:val="00587B5A"/>
    <w:rsid w:val="005A10BB"/>
    <w:rsid w:val="005A7EF0"/>
    <w:rsid w:val="005B7B04"/>
    <w:rsid w:val="005B7E48"/>
    <w:rsid w:val="005D003E"/>
    <w:rsid w:val="005F65F5"/>
    <w:rsid w:val="00600032"/>
    <w:rsid w:val="006055EF"/>
    <w:rsid w:val="00630FD2"/>
    <w:rsid w:val="00637ECE"/>
    <w:rsid w:val="00667ECD"/>
    <w:rsid w:val="006761C4"/>
    <w:rsid w:val="00695122"/>
    <w:rsid w:val="00696829"/>
    <w:rsid w:val="006B52E9"/>
    <w:rsid w:val="006D01A2"/>
    <w:rsid w:val="006D1F48"/>
    <w:rsid w:val="006D3883"/>
    <w:rsid w:val="00700C8C"/>
    <w:rsid w:val="00702362"/>
    <w:rsid w:val="00705118"/>
    <w:rsid w:val="00705A5F"/>
    <w:rsid w:val="00706FB2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A02EE4"/>
    <w:rsid w:val="00A13B5A"/>
    <w:rsid w:val="00A30BA2"/>
    <w:rsid w:val="00A36B81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0142"/>
    <w:rsid w:val="00AF24D3"/>
    <w:rsid w:val="00AF274B"/>
    <w:rsid w:val="00B14187"/>
    <w:rsid w:val="00B16D11"/>
    <w:rsid w:val="00B31298"/>
    <w:rsid w:val="00B43C6F"/>
    <w:rsid w:val="00B571C9"/>
    <w:rsid w:val="00B617AC"/>
    <w:rsid w:val="00B70B70"/>
    <w:rsid w:val="00B71294"/>
    <w:rsid w:val="00B766CD"/>
    <w:rsid w:val="00B77501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91252"/>
    <w:rsid w:val="00CA39A9"/>
    <w:rsid w:val="00CA7B36"/>
    <w:rsid w:val="00CD38CE"/>
    <w:rsid w:val="00CD78F8"/>
    <w:rsid w:val="00CE0F73"/>
    <w:rsid w:val="00CE20F2"/>
    <w:rsid w:val="00CF0663"/>
    <w:rsid w:val="00CF0F71"/>
    <w:rsid w:val="00D0434C"/>
    <w:rsid w:val="00D12C37"/>
    <w:rsid w:val="00D13030"/>
    <w:rsid w:val="00D16FCD"/>
    <w:rsid w:val="00D1783A"/>
    <w:rsid w:val="00D370F2"/>
    <w:rsid w:val="00D460DA"/>
    <w:rsid w:val="00D52CF5"/>
    <w:rsid w:val="00D64E38"/>
    <w:rsid w:val="00D778B7"/>
    <w:rsid w:val="00D91ED9"/>
    <w:rsid w:val="00D96F6C"/>
    <w:rsid w:val="00DF27F4"/>
    <w:rsid w:val="00DF7BCF"/>
    <w:rsid w:val="00E022D9"/>
    <w:rsid w:val="00E06205"/>
    <w:rsid w:val="00E13E33"/>
    <w:rsid w:val="00E254B3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052B8"/>
    <w:rsid w:val="00F16B25"/>
    <w:rsid w:val="00F2054E"/>
    <w:rsid w:val="00F332DA"/>
    <w:rsid w:val="00F52142"/>
    <w:rsid w:val="00F52DFC"/>
    <w:rsid w:val="00F56C5D"/>
    <w:rsid w:val="00F720F0"/>
    <w:rsid w:val="00F77E85"/>
    <w:rsid w:val="00F833B5"/>
    <w:rsid w:val="00F91E5E"/>
    <w:rsid w:val="00FA0E73"/>
    <w:rsid w:val="00FA3644"/>
    <w:rsid w:val="00FB0F99"/>
    <w:rsid w:val="00FB3EC7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848BE7D-4F3C-4F7D-B93C-76D444F9D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585;&#3619;&#3629;&#3610;&#3626;&#3635;&#3609;&#3633;&#3585;&#3627;&#3609;&#3656;&#3623;&#3618;&#3591;&#3634;&#3609;%20&#3611;&#3637;60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A484C-742C-4900-91D0-3FB26FFC8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29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22</cp:revision>
  <cp:lastPrinted>2015-01-19T07:15:00Z</cp:lastPrinted>
  <dcterms:created xsi:type="dcterms:W3CDTF">2017-01-06T09:10:00Z</dcterms:created>
  <dcterms:modified xsi:type="dcterms:W3CDTF">2018-02-01T09:53:00Z</dcterms:modified>
</cp:coreProperties>
</file>